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037" w:rsidRPr="00644E9B" w:rsidRDefault="00CA3037" w:rsidP="00CA3037">
      <w:pPr>
        <w:pStyle w:val="NoSpacing"/>
      </w:pPr>
      <w:r w:rsidRPr="00644E9B">
        <w:rPr>
          <w:u w:val="single"/>
        </w:rPr>
        <w:t>John WHITE</w:t>
      </w:r>
      <w:r w:rsidRPr="00644E9B">
        <w:t xml:space="preserve">  </w:t>
      </w:r>
      <w:proofErr w:type="gramStart"/>
      <w:r w:rsidRPr="00644E9B">
        <w:t xml:space="preserve">   (</w:t>
      </w:r>
      <w:proofErr w:type="gramEnd"/>
      <w:r w:rsidRPr="00644E9B">
        <w:t>fl.1503)</w:t>
      </w:r>
    </w:p>
    <w:p w:rsidR="00CA3037" w:rsidRPr="00644E9B" w:rsidRDefault="00CA3037" w:rsidP="00CA3037">
      <w:pPr>
        <w:pStyle w:val="NoSpacing"/>
      </w:pPr>
      <w:r w:rsidRPr="00644E9B">
        <w:t xml:space="preserve">of </w:t>
      </w:r>
      <w:proofErr w:type="spellStart"/>
      <w:r w:rsidRPr="00644E9B">
        <w:t>Gorleston</w:t>
      </w:r>
      <w:proofErr w:type="spellEnd"/>
      <w:r w:rsidRPr="00644E9B">
        <w:t>, Suffolk. Smith.</w:t>
      </w:r>
    </w:p>
    <w:p w:rsidR="00CA3037" w:rsidRPr="00644E9B" w:rsidRDefault="00CA3037" w:rsidP="00CA3037">
      <w:pPr>
        <w:pStyle w:val="NoSpacing"/>
      </w:pPr>
    </w:p>
    <w:p w:rsidR="00CA3037" w:rsidRPr="00644E9B" w:rsidRDefault="00CA3037" w:rsidP="00CA3037">
      <w:pPr>
        <w:pStyle w:val="NoSpacing"/>
      </w:pPr>
    </w:p>
    <w:p w:rsidR="00CA3037" w:rsidRPr="00644E9B" w:rsidRDefault="00CA3037" w:rsidP="00CA3037">
      <w:pPr>
        <w:pStyle w:val="NoSpacing"/>
      </w:pPr>
      <w:r w:rsidRPr="00644E9B">
        <w:tab/>
        <w:t>1503</w:t>
      </w:r>
      <w:r w:rsidRPr="00644E9B">
        <w:tab/>
        <w:t>He made his Will.</w:t>
      </w:r>
    </w:p>
    <w:p w:rsidR="00CA3037" w:rsidRPr="00644E9B" w:rsidRDefault="00CA3037" w:rsidP="00CA3037">
      <w:pPr>
        <w:pStyle w:val="NoSpacing"/>
      </w:pPr>
      <w:r w:rsidRPr="00644E9B">
        <w:tab/>
      </w:r>
      <w:r w:rsidRPr="00644E9B">
        <w:tab/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Ref. NCC will register, </w:t>
      </w:r>
      <w:proofErr w:type="spellStart"/>
      <w:r w:rsidRPr="00644E9B">
        <w:t>Popy</w:t>
      </w:r>
      <w:proofErr w:type="spellEnd"/>
      <w:r w:rsidRPr="00644E9B">
        <w:t xml:space="preserve"> 253)</w:t>
      </w:r>
    </w:p>
    <w:p w:rsidR="00CA3037" w:rsidRPr="00644E9B" w:rsidRDefault="00CA3037" w:rsidP="00CA3037">
      <w:pPr>
        <w:pStyle w:val="NoSpacing"/>
      </w:pPr>
    </w:p>
    <w:p w:rsidR="00CA3037" w:rsidRPr="00644E9B" w:rsidRDefault="00CA3037" w:rsidP="00CA3037">
      <w:pPr>
        <w:pStyle w:val="NoSpacing"/>
      </w:pPr>
    </w:p>
    <w:p w:rsidR="00CA3037" w:rsidRPr="00644E9B" w:rsidRDefault="00CA3037" w:rsidP="00CA3037">
      <w:pPr>
        <w:pStyle w:val="NoSpacing"/>
      </w:pPr>
      <w:r w:rsidRPr="00644E9B">
        <w:t>6 December 2015</w:t>
      </w:r>
    </w:p>
    <w:p w:rsidR="006B2F86" w:rsidRPr="00E71FC3" w:rsidRDefault="00CA30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037" w:rsidRDefault="00CA3037" w:rsidP="00E71FC3">
      <w:pPr>
        <w:spacing w:after="0" w:line="240" w:lineRule="auto"/>
      </w:pPr>
      <w:r>
        <w:separator/>
      </w:r>
    </w:p>
  </w:endnote>
  <w:endnote w:type="continuationSeparator" w:id="0">
    <w:p w:rsidR="00CA3037" w:rsidRDefault="00CA30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037" w:rsidRDefault="00CA3037" w:rsidP="00E71FC3">
      <w:pPr>
        <w:spacing w:after="0" w:line="240" w:lineRule="auto"/>
      </w:pPr>
      <w:r>
        <w:separator/>
      </w:r>
    </w:p>
  </w:footnote>
  <w:footnote w:type="continuationSeparator" w:id="0">
    <w:p w:rsidR="00CA3037" w:rsidRDefault="00CA30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037"/>
    <w:rsid w:val="001A7C09"/>
    <w:rsid w:val="00733BE7"/>
    <w:rsid w:val="00AB52E8"/>
    <w:rsid w:val="00B16D3F"/>
    <w:rsid w:val="00CA303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B12F39-793D-4F18-A936-9BD42222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A30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2016-07-24T19:51:00Z</dcterms:created>
  <dcterms:modified xsi:type="dcterms:W3CDTF">2016-07-24T19:51:00Z</dcterms:modified>
</cp:coreProperties>
</file>